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2E1" w:rsidRPr="002A4BAB" w:rsidRDefault="004D62E1" w:rsidP="00C81A32">
      <w:pPr>
        <w:spacing w:line="216" w:lineRule="auto"/>
        <w:ind w:left="4320"/>
      </w:pPr>
      <w:r w:rsidRPr="002A4BAB">
        <w:t>Приложение № 10</w:t>
      </w:r>
    </w:p>
    <w:p w:rsidR="004D62E1" w:rsidRPr="002A4BAB" w:rsidRDefault="004D62E1" w:rsidP="00C81A32">
      <w:pPr>
        <w:spacing w:line="216" w:lineRule="auto"/>
        <w:ind w:left="4320"/>
      </w:pPr>
      <w:r w:rsidRPr="002A4BAB">
        <w:t xml:space="preserve">к Административному регламенту предоставления комитетом </w:t>
      </w:r>
      <w:r w:rsidRPr="002A4BAB">
        <w:rPr>
          <w:bCs/>
        </w:rPr>
        <w:t>социального обеспечения, материнства и детства Курской области государственной услуги «Обеспечение протезно-ортопедическими изделиями лиц, не являющихся инвалидами, но по медицинским показаниям нуждающихся в протезно-ортопедических изделиях, за счет средств областного бюджета»</w:t>
      </w:r>
    </w:p>
    <w:p w:rsidR="004D62E1" w:rsidRDefault="004D62E1" w:rsidP="00C81A32">
      <w:pPr>
        <w:spacing w:line="216" w:lineRule="auto"/>
      </w:pPr>
    </w:p>
    <w:p w:rsidR="004D62E1" w:rsidRPr="002A4BAB" w:rsidRDefault="004D62E1" w:rsidP="00C81A32">
      <w:pPr>
        <w:spacing w:line="216" w:lineRule="auto"/>
      </w:pPr>
    </w:p>
    <w:p w:rsidR="004D62E1" w:rsidRPr="00935C38" w:rsidRDefault="004D62E1" w:rsidP="00C81A32">
      <w:pPr>
        <w:jc w:val="center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Форма межведомственного запроса о представлении документов и информации</w:t>
      </w:r>
    </w:p>
    <w:p w:rsidR="004D62E1" w:rsidRPr="00935C38" w:rsidRDefault="004D62E1" w:rsidP="00C81A32">
      <w:pPr>
        <w:jc w:val="center"/>
        <w:rPr>
          <w:rStyle w:val="markedcontent"/>
          <w:sz w:val="28"/>
          <w:szCs w:val="28"/>
        </w:rPr>
      </w:pPr>
    </w:p>
    <w:p w:rsidR="004D62E1" w:rsidRPr="00935C38" w:rsidRDefault="004D62E1" w:rsidP="00C81A32">
      <w:pPr>
        <w:jc w:val="right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_</w:t>
      </w:r>
      <w:r w:rsidRPr="00B73353">
        <w:rPr>
          <w:rStyle w:val="markedcontent"/>
          <w:sz w:val="28"/>
          <w:szCs w:val="28"/>
          <w:u w:val="single"/>
        </w:rPr>
        <w:t>ОУФМС России по Курской области</w:t>
      </w:r>
      <w:r>
        <w:rPr>
          <w:rStyle w:val="markedcontent"/>
          <w:sz w:val="28"/>
          <w:szCs w:val="28"/>
        </w:rPr>
        <w:t>___</w:t>
      </w:r>
    </w:p>
    <w:p w:rsidR="004D62E1" w:rsidRPr="00935C38" w:rsidRDefault="004D62E1" w:rsidP="00C81A32">
      <w:pPr>
        <w:jc w:val="right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_</w:t>
      </w:r>
      <w:r w:rsidRPr="00B73353">
        <w:rPr>
          <w:rStyle w:val="markedcontent"/>
          <w:sz w:val="28"/>
          <w:szCs w:val="28"/>
          <w:u w:val="single"/>
        </w:rPr>
        <w:t>в ЖАО г. Курска</w:t>
      </w:r>
      <w:r w:rsidRPr="00935C38">
        <w:rPr>
          <w:rStyle w:val="markedcontent"/>
          <w:sz w:val="28"/>
          <w:szCs w:val="28"/>
        </w:rPr>
        <w:t>_____________</w:t>
      </w:r>
      <w:r>
        <w:rPr>
          <w:rStyle w:val="markedcontent"/>
          <w:sz w:val="28"/>
          <w:szCs w:val="28"/>
        </w:rPr>
        <w:t>_______</w:t>
      </w:r>
    </w:p>
    <w:p w:rsidR="004D62E1" w:rsidRDefault="004D62E1" w:rsidP="00C81A32">
      <w:pPr>
        <w:ind w:firstLine="4860"/>
        <w:jc w:val="both"/>
        <w:rPr>
          <w:rStyle w:val="markedcontent"/>
          <w:sz w:val="18"/>
          <w:szCs w:val="18"/>
        </w:rPr>
      </w:pPr>
      <w:r>
        <w:rPr>
          <w:rStyle w:val="markedcontent"/>
          <w:sz w:val="18"/>
          <w:szCs w:val="18"/>
        </w:rPr>
        <w:t>(н</w:t>
      </w:r>
      <w:r w:rsidRPr="001E4348">
        <w:rPr>
          <w:rStyle w:val="markedcontent"/>
          <w:sz w:val="18"/>
          <w:szCs w:val="18"/>
        </w:rPr>
        <w:t>аименование органа (организации),</w:t>
      </w:r>
      <w:r>
        <w:rPr>
          <w:rStyle w:val="markedcontent"/>
          <w:sz w:val="18"/>
          <w:szCs w:val="18"/>
        </w:rPr>
        <w:t xml:space="preserve"> </w:t>
      </w:r>
      <w:r w:rsidRPr="001E4348">
        <w:rPr>
          <w:rStyle w:val="markedcontent"/>
          <w:sz w:val="18"/>
          <w:szCs w:val="18"/>
        </w:rPr>
        <w:t>в адрес которого</w:t>
      </w:r>
    </w:p>
    <w:p w:rsidR="004D62E1" w:rsidRPr="001E4348" w:rsidRDefault="004D62E1" w:rsidP="00C81A32">
      <w:pPr>
        <w:ind w:firstLine="4860"/>
        <w:jc w:val="both"/>
        <w:rPr>
          <w:rStyle w:val="markedcontent"/>
          <w:sz w:val="18"/>
          <w:szCs w:val="18"/>
        </w:rPr>
      </w:pPr>
      <w:r w:rsidRPr="001E4348">
        <w:rPr>
          <w:rStyle w:val="markedcontent"/>
          <w:sz w:val="18"/>
          <w:szCs w:val="18"/>
        </w:rPr>
        <w:t>направляется</w:t>
      </w:r>
      <w:r>
        <w:rPr>
          <w:rStyle w:val="markedcontent"/>
          <w:sz w:val="18"/>
          <w:szCs w:val="18"/>
        </w:rPr>
        <w:t xml:space="preserve"> </w:t>
      </w:r>
      <w:r w:rsidRPr="001E4348">
        <w:rPr>
          <w:rStyle w:val="markedcontent"/>
          <w:sz w:val="18"/>
          <w:szCs w:val="18"/>
        </w:rPr>
        <w:t>межведомственный запрос</w:t>
      </w:r>
    </w:p>
    <w:p w:rsidR="004D62E1" w:rsidRDefault="004D62E1" w:rsidP="00C81A32">
      <w:pPr>
        <w:ind w:firstLine="5220"/>
        <w:jc w:val="both"/>
        <w:rPr>
          <w:rStyle w:val="markedcontent"/>
          <w:sz w:val="35"/>
          <w:szCs w:val="35"/>
        </w:rPr>
      </w:pPr>
    </w:p>
    <w:p w:rsidR="004D62E1" w:rsidRPr="00935C38" w:rsidRDefault="004D62E1" w:rsidP="00C81A32">
      <w:pPr>
        <w:jc w:val="center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Межведомственный запрос о представлении документов и информации</w:t>
      </w:r>
    </w:p>
    <w:p w:rsidR="004D62E1" w:rsidRPr="00935C38" w:rsidRDefault="004D62E1" w:rsidP="00C81A32">
      <w:pPr>
        <w:ind w:firstLine="5220"/>
        <w:jc w:val="both"/>
        <w:rPr>
          <w:rStyle w:val="markedcontent"/>
          <w:sz w:val="28"/>
          <w:szCs w:val="28"/>
        </w:rPr>
      </w:pPr>
    </w:p>
    <w:p w:rsidR="004D62E1" w:rsidRPr="00935C38" w:rsidRDefault="004D62E1" w:rsidP="00C81A32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 xml:space="preserve">На основании ст. 6 Федерального закона от 27.07.2010 </w:t>
      </w:r>
      <w:r>
        <w:rPr>
          <w:rStyle w:val="markedcontent"/>
          <w:sz w:val="28"/>
          <w:szCs w:val="28"/>
        </w:rPr>
        <w:t>№</w:t>
      </w:r>
      <w:r w:rsidRPr="00935C38">
        <w:rPr>
          <w:rStyle w:val="markedcontent"/>
          <w:sz w:val="28"/>
          <w:szCs w:val="28"/>
        </w:rPr>
        <w:t xml:space="preserve"> 210-ФЗ «Об организации оказания государственных и муниципальных услуг» для оказания государственной услуги:</w:t>
      </w:r>
    </w:p>
    <w:p w:rsidR="004D62E1" w:rsidRPr="00B97B4F" w:rsidRDefault="004D62E1" w:rsidP="00C81A32">
      <w:pPr>
        <w:jc w:val="both"/>
        <w:rPr>
          <w:rStyle w:val="markedcontent"/>
          <w:sz w:val="28"/>
          <w:szCs w:val="28"/>
          <w:u w:val="single"/>
        </w:rPr>
      </w:pPr>
      <w:r w:rsidRPr="00B97B4F">
        <w:rPr>
          <w:rFonts w:cs="Times New Roman"/>
          <w:sz w:val="28"/>
          <w:szCs w:val="28"/>
          <w:u w:val="single"/>
        </w:rPr>
        <w:t>«Обеспечение протезно-ортопедическими изделиями лиц, не являющихся инвалидами, но по медицинским показаниям нуждающихся в протезно-ортопедических изделиях, за счет средств областного бюджета»</w:t>
      </w:r>
    </w:p>
    <w:p w:rsidR="004D62E1" w:rsidRPr="00935C38" w:rsidRDefault="004D62E1" w:rsidP="00C81A32">
      <w:pPr>
        <w:jc w:val="both"/>
        <w:rPr>
          <w:rStyle w:val="markedcontent"/>
          <w:sz w:val="28"/>
          <w:szCs w:val="28"/>
        </w:rPr>
      </w:pPr>
      <w:r w:rsidRPr="001E4348">
        <w:rPr>
          <w:rStyle w:val="markedcontent"/>
          <w:sz w:val="16"/>
          <w:szCs w:val="16"/>
        </w:rPr>
        <w:t>(полное наименование государственной услуги, номер (идентификатор) услуги в реестре государственных услуг (если имеется))</w:t>
      </w:r>
      <w:r>
        <w:rPr>
          <w:rStyle w:val="markedcontent"/>
          <w:sz w:val="16"/>
          <w:szCs w:val="16"/>
        </w:rPr>
        <w:t xml:space="preserve"> </w:t>
      </w:r>
      <w:r w:rsidRPr="001E4348">
        <w:rPr>
          <w:rStyle w:val="markedcontent"/>
          <w:sz w:val="35"/>
          <w:szCs w:val="35"/>
        </w:rPr>
        <w:t>________________________________</w:t>
      </w:r>
      <w:r>
        <w:rPr>
          <w:rStyle w:val="markedcontent"/>
          <w:sz w:val="35"/>
          <w:szCs w:val="35"/>
        </w:rPr>
        <w:t>_____________________</w:t>
      </w:r>
    </w:p>
    <w:p w:rsidR="004D62E1" w:rsidRPr="00935C38" w:rsidRDefault="004D62E1" w:rsidP="00C81A32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в соответствии с:</w:t>
      </w:r>
    </w:p>
    <w:p w:rsidR="004D62E1" w:rsidRPr="00935C38" w:rsidRDefault="004D62E1" w:rsidP="00C81A32">
      <w:pPr>
        <w:jc w:val="both"/>
        <w:rPr>
          <w:rStyle w:val="markedcontent"/>
          <w:sz w:val="28"/>
          <w:szCs w:val="28"/>
        </w:rPr>
      </w:pPr>
      <w:r w:rsidRPr="001E4348">
        <w:rPr>
          <w:rStyle w:val="markedcontent"/>
          <w:sz w:val="35"/>
          <w:szCs w:val="35"/>
        </w:rPr>
        <w:t>_</w:t>
      </w:r>
      <w:r w:rsidRPr="00B73353">
        <w:rPr>
          <w:rFonts w:cs="Times New Roman"/>
          <w:sz w:val="28"/>
          <w:szCs w:val="28"/>
          <w:u w:val="single"/>
        </w:rPr>
        <w:t>Закон</w:t>
      </w:r>
      <w:r>
        <w:rPr>
          <w:rFonts w:cs="Times New Roman"/>
          <w:sz w:val="28"/>
          <w:szCs w:val="28"/>
          <w:u w:val="single"/>
        </w:rPr>
        <w:t>ом</w:t>
      </w:r>
      <w:r w:rsidRPr="00B73353">
        <w:rPr>
          <w:rFonts w:cs="Times New Roman"/>
          <w:sz w:val="28"/>
          <w:szCs w:val="28"/>
          <w:u w:val="single"/>
        </w:rPr>
        <w:t xml:space="preserve"> Курской области от 06 апреля </w:t>
      </w:r>
      <w:smartTag w:uri="urn:schemas-microsoft-com:office:smarttags" w:element="metricconverter">
        <w:smartTagPr>
          <w:attr w:name="ProductID" w:val="2007 г"/>
        </w:smartTagPr>
        <w:r w:rsidRPr="00B73353">
          <w:rPr>
            <w:rFonts w:cs="Times New Roman"/>
            <w:sz w:val="28"/>
            <w:szCs w:val="28"/>
            <w:u w:val="single"/>
          </w:rPr>
          <w:t>2007 г</w:t>
        </w:r>
      </w:smartTag>
      <w:r w:rsidRPr="00B73353">
        <w:rPr>
          <w:rFonts w:cs="Times New Roman"/>
          <w:sz w:val="28"/>
          <w:szCs w:val="28"/>
          <w:u w:val="single"/>
        </w:rPr>
        <w:t>. № 22-ЗКО «Об обеспечении протезно-ортопедическими изделиями лиц, не являющихся инвалидами, но по медицинским показаниям нуждающихся в этих изделиях»</w:t>
      </w:r>
      <w:r>
        <w:rPr>
          <w:rStyle w:val="markedcontent"/>
          <w:sz w:val="35"/>
          <w:szCs w:val="35"/>
        </w:rPr>
        <w:t>___________</w:t>
      </w:r>
    </w:p>
    <w:p w:rsidR="004D62E1" w:rsidRPr="00935C38" w:rsidRDefault="004D62E1" w:rsidP="00C81A32">
      <w:pPr>
        <w:jc w:val="both"/>
        <w:rPr>
          <w:rStyle w:val="markedcontent"/>
          <w:sz w:val="18"/>
          <w:szCs w:val="18"/>
        </w:rPr>
      </w:pPr>
      <w:r w:rsidRPr="00935C38">
        <w:rPr>
          <w:rStyle w:val="markedcontent"/>
          <w:sz w:val="18"/>
          <w:szCs w:val="18"/>
        </w:rPr>
        <w:t>(указание на положения нормативного правового акта, которыми предусмотрено представление документов и информации, необходимых для предоставления государственной услуги, и указание на реквизиты данного нормативного правового акта)</w:t>
      </w:r>
    </w:p>
    <w:p w:rsidR="004D62E1" w:rsidRPr="00935C38" w:rsidRDefault="004D62E1" w:rsidP="00C81A32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прошу представить:</w:t>
      </w:r>
    </w:p>
    <w:p w:rsidR="004D62E1" w:rsidRPr="00935C38" w:rsidRDefault="004D62E1" w:rsidP="00C81A32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____</w:t>
      </w:r>
      <w:r w:rsidRPr="00B73353">
        <w:rPr>
          <w:rStyle w:val="markedcontent"/>
          <w:sz w:val="28"/>
          <w:szCs w:val="28"/>
          <w:u w:val="single"/>
        </w:rPr>
        <w:t>свидетельство о регистрации по мес</w:t>
      </w:r>
      <w:r>
        <w:rPr>
          <w:rStyle w:val="markedcontent"/>
          <w:sz w:val="28"/>
          <w:szCs w:val="28"/>
          <w:u w:val="single"/>
        </w:rPr>
        <w:t>т</w:t>
      </w:r>
      <w:r w:rsidRPr="00B73353">
        <w:rPr>
          <w:rStyle w:val="markedcontent"/>
          <w:sz w:val="28"/>
          <w:szCs w:val="28"/>
          <w:u w:val="single"/>
        </w:rPr>
        <w:t>у жительства</w:t>
      </w:r>
      <w:r>
        <w:rPr>
          <w:rStyle w:val="markedcontent"/>
          <w:sz w:val="28"/>
          <w:szCs w:val="28"/>
        </w:rPr>
        <w:t>_</w:t>
      </w:r>
      <w:r w:rsidRPr="00935C38">
        <w:rPr>
          <w:rStyle w:val="markedcontent"/>
          <w:sz w:val="28"/>
          <w:szCs w:val="28"/>
        </w:rPr>
        <w:t>_____</w:t>
      </w:r>
      <w:r>
        <w:rPr>
          <w:rStyle w:val="markedcontent"/>
          <w:sz w:val="28"/>
          <w:szCs w:val="28"/>
        </w:rPr>
        <w:t>_____________</w:t>
      </w:r>
    </w:p>
    <w:p w:rsidR="004D62E1" w:rsidRPr="00935C38" w:rsidRDefault="004D62E1" w:rsidP="00C81A32">
      <w:pPr>
        <w:jc w:val="center"/>
        <w:rPr>
          <w:rStyle w:val="markedcontent"/>
          <w:sz w:val="18"/>
          <w:szCs w:val="18"/>
        </w:rPr>
      </w:pPr>
      <w:r w:rsidRPr="00935C38">
        <w:rPr>
          <w:rStyle w:val="markedcontent"/>
          <w:sz w:val="18"/>
          <w:szCs w:val="18"/>
        </w:rPr>
        <w:t>(наименования документов и информации, необходимых для предоставления государственной услуги)</w:t>
      </w:r>
    </w:p>
    <w:p w:rsidR="004D62E1" w:rsidRDefault="004D62E1" w:rsidP="00C81A32">
      <w:pPr>
        <w:jc w:val="both"/>
        <w:rPr>
          <w:rStyle w:val="markedcontent"/>
          <w:sz w:val="35"/>
          <w:szCs w:val="35"/>
        </w:rPr>
      </w:pPr>
      <w:r w:rsidRPr="001E4348">
        <w:rPr>
          <w:rStyle w:val="markedcontent"/>
          <w:sz w:val="35"/>
          <w:szCs w:val="35"/>
        </w:rPr>
        <w:t>________________________________</w:t>
      </w:r>
      <w:r>
        <w:rPr>
          <w:rStyle w:val="markedcontent"/>
          <w:sz w:val="35"/>
          <w:szCs w:val="35"/>
        </w:rPr>
        <w:t>_____________________</w:t>
      </w:r>
    </w:p>
    <w:p w:rsidR="004D62E1" w:rsidRPr="00935C38" w:rsidRDefault="004D62E1" w:rsidP="00C81A32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в отношении:</w:t>
      </w:r>
    </w:p>
    <w:p w:rsidR="004D62E1" w:rsidRPr="00935C38" w:rsidRDefault="004D62E1" w:rsidP="00C81A32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________</w:t>
      </w:r>
      <w:r w:rsidRPr="00617903">
        <w:rPr>
          <w:rStyle w:val="markedcontent"/>
          <w:sz w:val="28"/>
          <w:szCs w:val="28"/>
          <w:u w:val="single"/>
        </w:rPr>
        <w:t>Иванова Ивана Ивановича</w:t>
      </w:r>
      <w:r w:rsidRPr="00935C38">
        <w:rPr>
          <w:rStyle w:val="markedcontent"/>
          <w:sz w:val="28"/>
          <w:szCs w:val="28"/>
        </w:rPr>
        <w:t>_____________</w:t>
      </w:r>
      <w:r>
        <w:rPr>
          <w:rStyle w:val="markedcontent"/>
          <w:sz w:val="28"/>
          <w:szCs w:val="28"/>
        </w:rPr>
        <w:t>____</w:t>
      </w:r>
      <w:r w:rsidRPr="00935C38">
        <w:rPr>
          <w:rStyle w:val="markedcontent"/>
          <w:sz w:val="28"/>
          <w:szCs w:val="28"/>
        </w:rPr>
        <w:t>___________________</w:t>
      </w:r>
    </w:p>
    <w:p w:rsidR="004D62E1" w:rsidRPr="00935C38" w:rsidRDefault="004D62E1" w:rsidP="00C81A32">
      <w:pPr>
        <w:jc w:val="center"/>
        <w:rPr>
          <w:rStyle w:val="markedcontent"/>
          <w:sz w:val="18"/>
          <w:szCs w:val="18"/>
        </w:rPr>
      </w:pPr>
      <w:r w:rsidRPr="00935C38">
        <w:rPr>
          <w:rStyle w:val="markedcontent"/>
          <w:sz w:val="18"/>
          <w:szCs w:val="18"/>
        </w:rPr>
        <w:t>(наименование физического лица; фамилия, имя, отчество гражданина)</w:t>
      </w:r>
    </w:p>
    <w:p w:rsidR="004D62E1" w:rsidRPr="00935C38" w:rsidRDefault="004D62E1" w:rsidP="00C81A32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Сообщаем сведения, необходимые для представления документа и информации:</w:t>
      </w:r>
    </w:p>
    <w:p w:rsidR="004D62E1" w:rsidRDefault="004D62E1" w:rsidP="00C81A32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_</w:t>
      </w:r>
      <w:r w:rsidRPr="00617903">
        <w:rPr>
          <w:rStyle w:val="markedcontent"/>
          <w:sz w:val="28"/>
          <w:szCs w:val="28"/>
          <w:u w:val="single"/>
        </w:rPr>
        <w:t>01.01.1955 г.р., паспорт 3800 №000000 от 01.01.2000г.</w:t>
      </w:r>
      <w:r>
        <w:rPr>
          <w:rStyle w:val="markedcontent"/>
          <w:sz w:val="28"/>
          <w:szCs w:val="28"/>
          <w:u w:val="single"/>
        </w:rPr>
        <w:t xml:space="preserve"> ОМ №1 УВД г. Курска</w:t>
      </w:r>
    </w:p>
    <w:p w:rsidR="004D62E1" w:rsidRPr="00935C38" w:rsidRDefault="004D62E1" w:rsidP="00C81A32">
      <w:pPr>
        <w:jc w:val="center"/>
        <w:rPr>
          <w:rStyle w:val="markedcontent"/>
          <w:sz w:val="18"/>
          <w:szCs w:val="18"/>
        </w:rPr>
      </w:pPr>
      <w:r w:rsidRPr="00935C38">
        <w:rPr>
          <w:rStyle w:val="markedcontent"/>
          <w:sz w:val="18"/>
          <w:szCs w:val="18"/>
        </w:rPr>
        <w:t>(сведения, необходимые для представления документов и информации, установленные</w:t>
      </w:r>
    </w:p>
    <w:p w:rsidR="004D62E1" w:rsidRPr="00935C38" w:rsidRDefault="004D62E1" w:rsidP="00C81A32">
      <w:pPr>
        <w:jc w:val="both"/>
        <w:rPr>
          <w:rStyle w:val="markedcontent"/>
          <w:sz w:val="28"/>
          <w:szCs w:val="28"/>
        </w:rPr>
      </w:pPr>
      <w:r w:rsidRPr="001E4348">
        <w:rPr>
          <w:rStyle w:val="markedcontent"/>
          <w:sz w:val="35"/>
          <w:szCs w:val="35"/>
        </w:rPr>
        <w:t>_</w:t>
      </w:r>
      <w:r w:rsidRPr="00617903">
        <w:rPr>
          <w:rStyle w:val="markedcontent"/>
          <w:sz w:val="28"/>
          <w:szCs w:val="28"/>
          <w:u w:val="single"/>
        </w:rPr>
        <w:t>место проживания г. Курск, ул. Союзная, д. 1, кв.1</w:t>
      </w:r>
      <w:r>
        <w:rPr>
          <w:rStyle w:val="markedcontent"/>
          <w:sz w:val="35"/>
          <w:szCs w:val="35"/>
        </w:rPr>
        <w:t>_________________</w:t>
      </w:r>
    </w:p>
    <w:p w:rsidR="004D62E1" w:rsidRPr="00935C38" w:rsidRDefault="004D62E1" w:rsidP="00C81A32">
      <w:pPr>
        <w:jc w:val="center"/>
        <w:rPr>
          <w:rStyle w:val="markedcontent"/>
          <w:sz w:val="18"/>
          <w:szCs w:val="18"/>
        </w:rPr>
      </w:pPr>
      <w:r w:rsidRPr="00935C38">
        <w:rPr>
          <w:rStyle w:val="markedcontent"/>
          <w:sz w:val="18"/>
          <w:szCs w:val="18"/>
        </w:rPr>
        <w:t>административным регламентом предоставления государственной услуги, а также сведения,</w:t>
      </w:r>
      <w:r>
        <w:rPr>
          <w:rStyle w:val="markedcontent"/>
          <w:sz w:val="18"/>
          <w:szCs w:val="18"/>
        </w:rPr>
        <w:t xml:space="preserve"> </w:t>
      </w:r>
      <w:r w:rsidRPr="00935C38">
        <w:rPr>
          <w:rStyle w:val="markedcontent"/>
          <w:sz w:val="18"/>
          <w:szCs w:val="18"/>
        </w:rPr>
        <w:t>предусмотренные</w:t>
      </w:r>
    </w:p>
    <w:p w:rsidR="004D62E1" w:rsidRPr="00935C38" w:rsidRDefault="004D62E1" w:rsidP="00C81A32">
      <w:pPr>
        <w:jc w:val="both"/>
        <w:rPr>
          <w:rStyle w:val="markedcontent"/>
          <w:sz w:val="28"/>
          <w:szCs w:val="28"/>
        </w:rPr>
      </w:pPr>
      <w:r w:rsidRPr="001E4348">
        <w:rPr>
          <w:rStyle w:val="markedcontent"/>
          <w:sz w:val="35"/>
          <w:szCs w:val="35"/>
        </w:rPr>
        <w:t>_______________________________________________</w:t>
      </w:r>
      <w:r>
        <w:rPr>
          <w:rStyle w:val="markedcontent"/>
          <w:sz w:val="35"/>
          <w:szCs w:val="35"/>
        </w:rPr>
        <w:t>______</w:t>
      </w:r>
    </w:p>
    <w:p w:rsidR="004D62E1" w:rsidRPr="00935C38" w:rsidRDefault="004D62E1" w:rsidP="00C81A32">
      <w:pPr>
        <w:jc w:val="center"/>
        <w:rPr>
          <w:sz w:val="18"/>
          <w:szCs w:val="18"/>
        </w:rPr>
      </w:pPr>
      <w:r w:rsidRPr="00935C38">
        <w:rPr>
          <w:rStyle w:val="markedcontent"/>
          <w:sz w:val="18"/>
          <w:szCs w:val="18"/>
        </w:rPr>
        <w:t>нормативными правовыми актами как необходимые для представления таких</w:t>
      </w:r>
      <w:r>
        <w:rPr>
          <w:rStyle w:val="markedcontent"/>
          <w:sz w:val="18"/>
          <w:szCs w:val="18"/>
        </w:rPr>
        <w:t xml:space="preserve"> </w:t>
      </w:r>
      <w:r w:rsidRPr="00935C38">
        <w:rPr>
          <w:rStyle w:val="markedcontent"/>
          <w:sz w:val="18"/>
          <w:szCs w:val="18"/>
        </w:rPr>
        <w:t>документов и информации)</w:t>
      </w:r>
    </w:p>
    <w:p w:rsidR="004D62E1" w:rsidRPr="00935C38" w:rsidRDefault="004D62E1" w:rsidP="00C81A32">
      <w:pPr>
        <w:jc w:val="both"/>
        <w:rPr>
          <w:rStyle w:val="markedcontent"/>
          <w:sz w:val="28"/>
          <w:szCs w:val="28"/>
        </w:rPr>
      </w:pPr>
      <w:r w:rsidRPr="001E4348">
        <w:rPr>
          <w:rStyle w:val="markedcontent"/>
          <w:sz w:val="35"/>
          <w:szCs w:val="35"/>
        </w:rPr>
        <w:t>________________________</w:t>
      </w:r>
      <w:r>
        <w:rPr>
          <w:rStyle w:val="markedcontent"/>
          <w:sz w:val="35"/>
          <w:szCs w:val="35"/>
        </w:rPr>
        <w:t>_____________________________</w:t>
      </w:r>
    </w:p>
    <w:p w:rsidR="004D62E1" w:rsidRPr="00935C38" w:rsidRDefault="004D62E1" w:rsidP="00C81A32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Срок ожидаемого ответа на межведомственный запрос:</w:t>
      </w:r>
    </w:p>
    <w:p w:rsidR="004D62E1" w:rsidRPr="00935C38" w:rsidRDefault="004D62E1" w:rsidP="00C81A32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___</w:t>
      </w:r>
      <w:r w:rsidRPr="00617903">
        <w:rPr>
          <w:rStyle w:val="markedcontent"/>
          <w:sz w:val="28"/>
          <w:szCs w:val="28"/>
          <w:u w:val="single"/>
        </w:rPr>
        <w:t>5 рабочих дней</w:t>
      </w:r>
      <w:r w:rsidRPr="00935C38">
        <w:rPr>
          <w:rStyle w:val="markedcontent"/>
          <w:sz w:val="28"/>
          <w:szCs w:val="28"/>
        </w:rPr>
        <w:t>____________________________________</w:t>
      </w:r>
      <w:r>
        <w:rPr>
          <w:rStyle w:val="markedcontent"/>
          <w:sz w:val="28"/>
          <w:szCs w:val="28"/>
        </w:rPr>
        <w:t>_____________</w:t>
      </w:r>
    </w:p>
    <w:p w:rsidR="004D62E1" w:rsidRPr="00935C38" w:rsidRDefault="004D62E1" w:rsidP="00C81A32">
      <w:pPr>
        <w:jc w:val="both"/>
        <w:rPr>
          <w:rStyle w:val="markedcontent"/>
          <w:sz w:val="28"/>
          <w:szCs w:val="28"/>
        </w:rPr>
      </w:pPr>
    </w:p>
    <w:p w:rsidR="004D62E1" w:rsidRPr="00935C38" w:rsidRDefault="004D62E1" w:rsidP="00C81A32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Контактные сведения для направления ответа на межведомственный запрос:</w:t>
      </w:r>
    </w:p>
    <w:p w:rsidR="004D62E1" w:rsidRPr="00935C38" w:rsidRDefault="004D62E1" w:rsidP="00C81A32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_____________________________________________________</w:t>
      </w:r>
      <w:r>
        <w:rPr>
          <w:rStyle w:val="markedcontent"/>
          <w:sz w:val="28"/>
          <w:szCs w:val="28"/>
        </w:rPr>
        <w:t>_____________</w:t>
      </w:r>
    </w:p>
    <w:p w:rsidR="004D62E1" w:rsidRDefault="004D62E1" w:rsidP="00C81A32">
      <w:pPr>
        <w:jc w:val="center"/>
        <w:rPr>
          <w:sz w:val="18"/>
          <w:szCs w:val="18"/>
        </w:rPr>
      </w:pPr>
      <w:r w:rsidRPr="00935C38">
        <w:rPr>
          <w:rStyle w:val="markedcontent"/>
          <w:sz w:val="18"/>
          <w:szCs w:val="18"/>
        </w:rPr>
        <w:t>(почтовый адрес с индексом; адрес для направления электронных сообщений)</w:t>
      </w:r>
    </w:p>
    <w:p w:rsidR="004D62E1" w:rsidRPr="00935C38" w:rsidRDefault="004D62E1" w:rsidP="00C81A32">
      <w:pPr>
        <w:jc w:val="both"/>
        <w:rPr>
          <w:sz w:val="18"/>
          <w:szCs w:val="18"/>
        </w:rPr>
      </w:pPr>
    </w:p>
    <w:p w:rsidR="004D62E1" w:rsidRPr="00935C38" w:rsidRDefault="004D62E1" w:rsidP="00C81A32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Межведомственный запрос подготовил и направил:</w:t>
      </w:r>
    </w:p>
    <w:p w:rsidR="004D62E1" w:rsidRPr="00935C38" w:rsidRDefault="004D62E1" w:rsidP="00C81A32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____________________________________________________</w:t>
      </w:r>
      <w:r>
        <w:rPr>
          <w:rStyle w:val="markedcontent"/>
          <w:sz w:val="28"/>
          <w:szCs w:val="28"/>
        </w:rPr>
        <w:t>_____________</w:t>
      </w:r>
    </w:p>
    <w:p w:rsidR="004D62E1" w:rsidRPr="00935C38" w:rsidRDefault="004D62E1" w:rsidP="00C81A32">
      <w:pPr>
        <w:jc w:val="center"/>
        <w:rPr>
          <w:rStyle w:val="markedcontent"/>
          <w:sz w:val="18"/>
          <w:szCs w:val="18"/>
        </w:rPr>
      </w:pPr>
      <w:r w:rsidRPr="00935C38">
        <w:rPr>
          <w:rStyle w:val="markedcontent"/>
          <w:sz w:val="18"/>
          <w:szCs w:val="18"/>
        </w:rPr>
        <w:t>(должность)</w:t>
      </w:r>
    </w:p>
    <w:p w:rsidR="004D62E1" w:rsidRPr="00935C38" w:rsidRDefault="004D62E1" w:rsidP="00C81A32">
      <w:pPr>
        <w:jc w:val="both"/>
        <w:rPr>
          <w:rStyle w:val="markedcontent"/>
          <w:sz w:val="28"/>
          <w:szCs w:val="28"/>
        </w:rPr>
      </w:pPr>
      <w:r w:rsidRPr="001E4348">
        <w:rPr>
          <w:rStyle w:val="markedcontent"/>
          <w:sz w:val="35"/>
          <w:szCs w:val="35"/>
        </w:rPr>
        <w:t>____________________________________________________</w:t>
      </w:r>
    </w:p>
    <w:p w:rsidR="004D62E1" w:rsidRPr="00935C38" w:rsidRDefault="004D62E1" w:rsidP="00C81A32">
      <w:pPr>
        <w:jc w:val="center"/>
        <w:rPr>
          <w:rStyle w:val="markedcontent"/>
          <w:sz w:val="18"/>
          <w:szCs w:val="18"/>
        </w:rPr>
      </w:pPr>
      <w:r w:rsidRPr="00935C38">
        <w:rPr>
          <w:rStyle w:val="markedcontent"/>
          <w:sz w:val="18"/>
          <w:szCs w:val="18"/>
        </w:rPr>
        <w:t>(фамилия, имя, отчество полностью)</w:t>
      </w:r>
    </w:p>
    <w:p w:rsidR="004D62E1" w:rsidRPr="00935C38" w:rsidRDefault="004D62E1" w:rsidP="00C81A32">
      <w:pPr>
        <w:jc w:val="both"/>
        <w:rPr>
          <w:rStyle w:val="markedcontent"/>
          <w:sz w:val="28"/>
          <w:szCs w:val="28"/>
        </w:rPr>
      </w:pPr>
      <w:r w:rsidRPr="001E4348">
        <w:rPr>
          <w:rStyle w:val="markedcontent"/>
          <w:sz w:val="35"/>
          <w:szCs w:val="35"/>
        </w:rPr>
        <w:t>____________________________________________________</w:t>
      </w:r>
    </w:p>
    <w:p w:rsidR="004D62E1" w:rsidRPr="00935C38" w:rsidRDefault="004D62E1" w:rsidP="00C81A32">
      <w:pPr>
        <w:jc w:val="center"/>
        <w:rPr>
          <w:rStyle w:val="markedcontent"/>
          <w:sz w:val="18"/>
          <w:szCs w:val="18"/>
        </w:rPr>
      </w:pPr>
      <w:r w:rsidRPr="00935C38">
        <w:rPr>
          <w:rStyle w:val="markedcontent"/>
          <w:sz w:val="18"/>
          <w:szCs w:val="18"/>
        </w:rPr>
        <w:t>(номер служебного телефона, адрес электронной почты)</w:t>
      </w:r>
    </w:p>
    <w:p w:rsidR="004D62E1" w:rsidRPr="00935C38" w:rsidRDefault="004D62E1" w:rsidP="00C81A32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Должность лица, подписавшего межведомственный запрос</w:t>
      </w:r>
    </w:p>
    <w:p w:rsidR="004D62E1" w:rsidRPr="00935C38" w:rsidRDefault="004D62E1" w:rsidP="00C81A32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____________________________________________________</w:t>
      </w:r>
      <w:r>
        <w:rPr>
          <w:rStyle w:val="markedcontent"/>
          <w:sz w:val="28"/>
          <w:szCs w:val="28"/>
        </w:rPr>
        <w:t>_____________</w:t>
      </w:r>
    </w:p>
    <w:p w:rsidR="004D62E1" w:rsidRPr="00441614" w:rsidRDefault="004D62E1" w:rsidP="00C81A32">
      <w:pPr>
        <w:jc w:val="center"/>
        <w:rPr>
          <w:rStyle w:val="markedcontent"/>
          <w:sz w:val="18"/>
          <w:szCs w:val="18"/>
        </w:rPr>
      </w:pPr>
      <w:r w:rsidRPr="00441614">
        <w:rPr>
          <w:rStyle w:val="markedcontent"/>
          <w:sz w:val="18"/>
          <w:szCs w:val="18"/>
        </w:rPr>
        <w:t>(должность)</w:t>
      </w:r>
    </w:p>
    <w:p w:rsidR="004D62E1" w:rsidRPr="001B4E68" w:rsidRDefault="004D62E1" w:rsidP="00C81A32">
      <w:pPr>
        <w:jc w:val="both"/>
        <w:rPr>
          <w:sz w:val="28"/>
          <w:szCs w:val="28"/>
        </w:rPr>
      </w:pPr>
      <w:r w:rsidRPr="001E4348">
        <w:rPr>
          <w:rStyle w:val="markedcontent"/>
          <w:sz w:val="35"/>
          <w:szCs w:val="35"/>
        </w:rPr>
        <w:t>____________________________________________________</w:t>
      </w:r>
    </w:p>
    <w:p w:rsidR="004D62E1" w:rsidRPr="00441614" w:rsidRDefault="004D62E1" w:rsidP="00C81A32">
      <w:pPr>
        <w:jc w:val="center"/>
        <w:rPr>
          <w:rStyle w:val="markedcontent"/>
          <w:sz w:val="18"/>
          <w:szCs w:val="18"/>
        </w:rPr>
      </w:pPr>
      <w:r w:rsidRPr="00441614">
        <w:rPr>
          <w:rStyle w:val="markedcontent"/>
          <w:sz w:val="18"/>
          <w:szCs w:val="18"/>
        </w:rPr>
        <w:t>(фамилия, имя, отчество полностью (последнее - при наличии))</w:t>
      </w:r>
    </w:p>
    <w:p w:rsidR="004D62E1" w:rsidRPr="001B4E68" w:rsidRDefault="004D62E1" w:rsidP="00C81A32">
      <w:pPr>
        <w:jc w:val="both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>____________                                                                              _______________</w:t>
      </w:r>
    </w:p>
    <w:p w:rsidR="004D62E1" w:rsidRPr="001B4E68" w:rsidRDefault="004D62E1" w:rsidP="00C81A32">
      <w:pPr>
        <w:jc w:val="both"/>
        <w:rPr>
          <w:rStyle w:val="markedcontent"/>
          <w:sz w:val="18"/>
          <w:szCs w:val="18"/>
        </w:rPr>
      </w:pPr>
      <w:r w:rsidRPr="001B4E68">
        <w:rPr>
          <w:rStyle w:val="markedcontent"/>
          <w:sz w:val="18"/>
          <w:szCs w:val="18"/>
        </w:rPr>
        <w:t>Дата Подпись</w:t>
      </w:r>
    </w:p>
    <w:p w:rsidR="004D62E1" w:rsidRDefault="004D62E1" w:rsidP="00C81A32">
      <w:pPr>
        <w:jc w:val="both"/>
        <w:rPr>
          <w:rStyle w:val="markedcontent"/>
          <w:sz w:val="28"/>
          <w:szCs w:val="28"/>
        </w:rPr>
      </w:pPr>
    </w:p>
    <w:p w:rsidR="004D62E1" w:rsidRPr="001B4E68" w:rsidRDefault="004D62E1" w:rsidP="00C81A32">
      <w:pPr>
        <w:jc w:val="both"/>
        <w:rPr>
          <w:sz w:val="28"/>
          <w:szCs w:val="28"/>
        </w:rPr>
      </w:pPr>
      <w:r w:rsidRPr="001B4E68">
        <w:rPr>
          <w:rStyle w:val="markedcontent"/>
          <w:sz w:val="28"/>
          <w:szCs w:val="28"/>
        </w:rPr>
        <w:t>Печать</w:t>
      </w:r>
    </w:p>
    <w:p w:rsidR="004D62E1" w:rsidRPr="00C81A32" w:rsidRDefault="004D62E1" w:rsidP="00C81A32"/>
    <w:sectPr w:rsidR="004D62E1" w:rsidRPr="00C81A32" w:rsidSect="00C235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6A2D"/>
    <w:rsid w:val="00075B1F"/>
    <w:rsid w:val="0008270A"/>
    <w:rsid w:val="000A4E26"/>
    <w:rsid w:val="001B4E68"/>
    <w:rsid w:val="001E4348"/>
    <w:rsid w:val="002A4BAB"/>
    <w:rsid w:val="00415F4F"/>
    <w:rsid w:val="00437A3D"/>
    <w:rsid w:val="00441614"/>
    <w:rsid w:val="00465E3D"/>
    <w:rsid w:val="004D62E1"/>
    <w:rsid w:val="005826DD"/>
    <w:rsid w:val="005F200B"/>
    <w:rsid w:val="00605952"/>
    <w:rsid w:val="00617903"/>
    <w:rsid w:val="00767A82"/>
    <w:rsid w:val="00835C74"/>
    <w:rsid w:val="00847EDE"/>
    <w:rsid w:val="008B72C8"/>
    <w:rsid w:val="008E167B"/>
    <w:rsid w:val="00935C38"/>
    <w:rsid w:val="00B73353"/>
    <w:rsid w:val="00B97B4F"/>
    <w:rsid w:val="00C23574"/>
    <w:rsid w:val="00C81A32"/>
    <w:rsid w:val="00E355C5"/>
    <w:rsid w:val="00EF7F4D"/>
    <w:rsid w:val="00F66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A2D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66A2D"/>
    <w:pPr>
      <w:widowControl w:val="0"/>
      <w:suppressAutoHyphens/>
      <w:autoSpaceDE w:val="0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character" w:customStyle="1" w:styleId="markedcontent">
    <w:name w:val="markedcontent"/>
    <w:basedOn w:val="DefaultParagraphFont"/>
    <w:uiPriority w:val="99"/>
    <w:rsid w:val="00C81A3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79</TotalTime>
  <Pages>2</Pages>
  <Words>544</Words>
  <Characters>3106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Ю. Смецкой</dc:creator>
  <cp:keywords/>
  <dc:description/>
  <cp:lastModifiedBy>gorelik_ov</cp:lastModifiedBy>
  <cp:revision>7</cp:revision>
  <dcterms:created xsi:type="dcterms:W3CDTF">2021-09-01T06:51:00Z</dcterms:created>
  <dcterms:modified xsi:type="dcterms:W3CDTF">2022-08-29T06:25:00Z</dcterms:modified>
</cp:coreProperties>
</file>